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9AB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3B1A9C03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273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6404F57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1055C187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10B4FE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7A2A78F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67D637AA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9F87F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37E81C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от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22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10</w:t>
      </w:r>
      <w:r>
        <w:rPr>
          <w:color w:val="000000"/>
          <w:spacing w:val="0"/>
          <w:w w:val="100"/>
          <w:position w:val="0"/>
          <w:lang w:val="ru-RU" w:eastAsia="ru-RU" w:bidi="ru-RU"/>
        </w:rPr>
        <w:t>.2024 №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68</w:t>
      </w:r>
    </w:p>
    <w:p w14:paraId="4D35EB3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 и. Речица</w:t>
      </w:r>
    </w:p>
    <w:p w14:paraId="5EC92C9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0"/>
        <w:ind w:left="0" w:right="54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присвоении адреса земельному участку</w:t>
      </w:r>
    </w:p>
    <w:p w14:paraId="153672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73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E63D109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6BC5EF8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адрес: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Федерация, Брянская область,муниципальный район Почепский, сельское поселение Речицкое,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п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.Речица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, ул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.70 лет Октября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,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земельный участок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10/8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</w:p>
    <w:p w14:paraId="0EBA2EA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 w14:paraId="4304D67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CBF4A2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5E9C06C0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      </w:t>
      </w:r>
    </w:p>
    <w:p w14:paraId="04238688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Врио главы Речицкой</w:t>
      </w:r>
    </w:p>
    <w:p w14:paraId="540BA74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 xml:space="preserve">сельской администрации                                                 </w:t>
      </w:r>
      <w:bookmarkStart w:id="0" w:name="_GoBack"/>
      <w:bookmarkEnd w:id="0"/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 xml:space="preserve">    Е.В.Фроликова</w:t>
      </w:r>
    </w:p>
    <w:p w14:paraId="5F237B9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4E4FAD8C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93847F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DDDBB1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05D2"/>
    <w:multiLevelType w:val="singleLevel"/>
    <w:tmpl w:val="00AB05D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F03D1"/>
    <w:rsid w:val="0EC64501"/>
    <w:rsid w:val="1410395D"/>
    <w:rsid w:val="199F03D1"/>
    <w:rsid w:val="352865A4"/>
    <w:rsid w:val="384116EC"/>
    <w:rsid w:val="39DC46B8"/>
    <w:rsid w:val="3DC40105"/>
    <w:rsid w:val="58D03130"/>
    <w:rsid w:val="5CE325F1"/>
    <w:rsid w:val="684A761F"/>
    <w:rsid w:val="6D3956B4"/>
    <w:rsid w:val="76981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6c0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sndt6c0b.docx</Template>
  <Pages>1</Pages>
  <Words>142</Words>
  <Characters>1106</Characters>
  <TotalTime>0</TotalTime>
  <ScaleCrop>false</ScaleCrop>
  <LinksUpToDate>false</LinksUpToDate>
  <CharactersWithSpaces>1285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2024-05-27T12:29:00Z</dcterms:created>
  <dc:creator>007</dc:creator>
  <cp:lastModifiedBy>007</cp:lastModifiedBy>
  <cp:lastPrinted>2024-11-08T06:33:26Z</cp:lastPrinted>
  <dcterms:modified xsi:type="dcterms:W3CDTF">2024-11-08T06:33:29Z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65800894A9E4413F87C8EF9D34FED744_11</vt:lpwstr>
  </property>
  <property fmtid="{D5CDD505-2E9C-101B-9397-08002B2CF9AE}" pid="3" name="KSOProductBuildVer">
    <vt:lpwstr>1049-12.2.0.18607</vt:lpwstr>
  </property>
</Properties>
</file>